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4197F324" w:rsidR="00D04E04" w:rsidRPr="00101577" w:rsidRDefault="00B53D8A" w:rsidP="6BACD1DB">
      <w:pPr>
        <w:pStyle w:val="berschrift2"/>
        <w:spacing w:after="240"/>
        <w:rPr>
          <w:rFonts w:eastAsiaTheme="minorEastAsia"/>
          <w:lang w:val="en-GB"/>
        </w:rPr>
      </w:pPr>
      <w:bookmarkStart w:id="0" w:name="_Toc218866299"/>
      <w:r w:rsidRPr="6BACD1DB">
        <w:rPr>
          <w:rFonts w:eastAsiaTheme="minorEastAsia"/>
          <w:lang w:val="en-GB"/>
        </w:rPr>
        <w:t>Ausschreibun</w:t>
      </w:r>
      <w:r w:rsidR="00D04E04" w:rsidRPr="6BACD1DB">
        <w:rPr>
          <w:rFonts w:eastAsiaTheme="minorEastAsia"/>
          <w:lang w:val="en-GB"/>
        </w:rPr>
        <w:t xml:space="preserve">gsnummer: </w:t>
      </w:r>
      <w:bookmarkEnd w:id="0"/>
      <w:r w:rsidR="00F345F1" w:rsidRPr="6BACD1DB">
        <w:rPr>
          <w:rFonts w:eastAsiaTheme="minorEastAsia"/>
          <w:lang w:val="en-GB"/>
        </w:rPr>
        <w:fldChar w:fldCharType="begin">
          <w:ffData>
            <w:name w:val="Nachricht"/>
            <w:enabled/>
            <w:calcOnExit/>
            <w:textInput>
              <w:default w:val="7......"/>
            </w:textInput>
          </w:ffData>
        </w:fldChar>
      </w:r>
      <w:bookmarkStart w:id="1" w:name="Nachricht"/>
      <w:r w:rsidR="00F345F1" w:rsidRPr="6BACD1DB">
        <w:rPr>
          <w:rFonts w:eastAsiaTheme="minorEastAsia"/>
          <w:lang w:val="en-GB"/>
        </w:rPr>
        <w:instrText xml:space="preserve"> FORMTEXT </w:instrText>
      </w:r>
      <w:r w:rsidR="00F345F1" w:rsidRPr="6BACD1DB">
        <w:rPr>
          <w:rFonts w:eastAsiaTheme="minorEastAsia"/>
          <w:lang w:val="en-GB"/>
        </w:rPr>
      </w:r>
      <w:r w:rsidR="00F345F1" w:rsidRPr="6BACD1DB">
        <w:rPr>
          <w:rFonts w:eastAsiaTheme="minorEastAsia"/>
          <w:lang w:val="en-GB"/>
        </w:rPr>
        <w:fldChar w:fldCharType="separate"/>
      </w:r>
      <w:r w:rsidR="000372F4" w:rsidRPr="000372F4">
        <w:rPr>
          <w:rFonts w:eastAsiaTheme="minorEastAsia"/>
          <w:lang w:val="en-GB"/>
        </w:rPr>
        <w:t>10045763</w:t>
      </w:r>
      <w:r w:rsidR="00F345F1" w:rsidRPr="6BACD1DB">
        <w:rPr>
          <w:rFonts w:eastAsiaTheme="minorEastAsia"/>
          <w:lang w:val="en-GB"/>
        </w:rPr>
        <w:fldChar w:fldCharType="end"/>
      </w:r>
      <w:bookmarkEnd w:id="1"/>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2" w:name="_Hlk124872792"/>
    </w:p>
    <w:p w14:paraId="511384CD" w14:textId="56021773" w:rsidR="00D04E04" w:rsidRDefault="00F67D92" w:rsidP="00D0723B">
      <w:pPr>
        <w:pStyle w:val="berschrift3"/>
        <w:spacing w:after="120"/>
        <w:ind w:right="142"/>
      </w:pPr>
      <w:bookmarkStart w:id="3" w:name="_Toc29219558"/>
      <w:bookmarkStart w:id="4" w:name="_Toc218866300"/>
      <w:bookmarkEnd w:id="2"/>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5" w:name="_Hlk124872805"/>
      <w:bookmarkEnd w:id="3"/>
      <w:bookmarkEnd w:id="4"/>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5"/>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6"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7" w:name="_Toc57903693"/>
      <w:bookmarkStart w:id="8" w:name="_Toc218866301"/>
      <w:r>
        <w:t>Ausschlussgründe</w:t>
      </w:r>
      <w:bookmarkEnd w:id="7"/>
      <w:bookmarkEnd w:id="8"/>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9" w:name="_Hlk124872561"/>
    </w:p>
    <w:bookmarkEnd w:id="9"/>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10" w:name="_Hlk124872583"/>
    </w:p>
    <w:bookmarkEnd w:id="10"/>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1" w:name="_Hlk124872688"/>
    </w:p>
    <w:bookmarkEnd w:id="11"/>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2" w:name="_Hlk124873006"/>
    </w:p>
    <w:bookmarkEnd w:id="12"/>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(LkSG)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Falls ja, wurden gemäß §22 Abs. 1 LkSG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3"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3"/>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4" w:name="_Hlk124870867"/>
    </w:p>
    <w:bookmarkEnd w:id="14"/>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5" w:name="_Hlk124870901"/>
    </w:p>
    <w:p w14:paraId="2A599722" w14:textId="683BCC7C" w:rsidR="008100C2" w:rsidRPr="008100C2" w:rsidRDefault="008100C2" w:rsidP="003643F8">
      <w:pPr>
        <w:spacing w:before="480" w:after="240"/>
        <w:rPr>
          <w:rFonts w:eastAsiaTheme="majorEastAsia"/>
          <w:b/>
          <w:bCs/>
        </w:rPr>
      </w:pPr>
      <w:bookmarkStart w:id="16" w:name="_Toc108178916"/>
      <w:bookmarkEnd w:id="15"/>
      <w:r w:rsidRPr="008100C2">
        <w:rPr>
          <w:rFonts w:eastAsiaTheme="majorEastAsia"/>
          <w:b/>
          <w:bCs/>
        </w:rPr>
        <w:t>Vorrang der Geltung eigener Klauseln der GIZ</w:t>
      </w:r>
      <w:bookmarkEnd w:id="16"/>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7"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6"/>
      <w:bookmarkEnd w:id="17"/>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8" w:name="_Toc29219560"/>
      <w:bookmarkStart w:id="19" w:name="_Toc218866303"/>
      <w:r>
        <w:lastRenderedPageBreak/>
        <w:t xml:space="preserve">Angaben </w:t>
      </w:r>
      <w:r w:rsidRPr="00492E3A">
        <w:t>juristische</w:t>
      </w:r>
      <w:r w:rsidR="000226E9">
        <w:t>r</w:t>
      </w:r>
      <w:r w:rsidRPr="00492E3A">
        <w:t xml:space="preserve"> Personen</w:t>
      </w:r>
      <w:bookmarkEnd w:id="18"/>
      <w:bookmarkEnd w:id="19"/>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20" w:name="_Hlk45642873"/>
      <w:r w:rsidR="00EF54C1" w:rsidRPr="66C0C433">
        <w:rPr>
          <w:i/>
          <w:iCs/>
          <w:color w:val="FF0000"/>
        </w:rPr>
        <w:t xml:space="preserve">Handelsregisterauszugs / </w:t>
      </w:r>
      <w:bookmarkStart w:id="21"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20"/>
      <w:bookmarkEnd w:id="21"/>
      <w:r w:rsidR="00D04E04" w:rsidRPr="66C0C433">
        <w:rPr>
          <w:rFonts w:cs="Arial"/>
          <w:i/>
          <w:iCs/>
        </w:rPr>
        <w:t>.</w:t>
      </w:r>
      <w:r w:rsidR="00D10BCE" w:rsidRPr="66C0C433">
        <w:rPr>
          <w:rFonts w:cs="Arial"/>
          <w:i/>
          <w:iCs/>
        </w:rPr>
        <w:t xml:space="preserve"> </w:t>
      </w:r>
      <w:bookmarkStart w:id="22"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2"/>
          <w:p w14:paraId="51F574DF" w14:textId="1A53EF09" w:rsidR="00D04E04" w:rsidRPr="00492E3A" w:rsidRDefault="00D04E04" w:rsidP="00D04E04">
            <w:pPr>
              <w:spacing w:before="120" w:after="120"/>
              <w:rPr>
                <w:b/>
                <w:szCs w:val="22"/>
              </w:rPr>
            </w:pPr>
            <w:r>
              <w:rPr>
                <w:b/>
                <w:szCs w:val="22"/>
              </w:rPr>
              <w:t>Handelsregisternr.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Paläst.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3" w:name="_Toc29219561"/>
      <w:bookmarkStart w:id="24" w:name="_Toc218866304"/>
      <w:r>
        <w:t xml:space="preserve">Angaben </w:t>
      </w:r>
      <w:bookmarkEnd w:id="23"/>
      <w:r w:rsidR="00D10BCE">
        <w:t>von</w:t>
      </w:r>
      <w:r w:rsidR="00D10BCE" w:rsidRPr="00674D9F">
        <w:t xml:space="preserve"> </w:t>
      </w:r>
      <w:r w:rsidR="008B7244" w:rsidRPr="008B7244">
        <w:t>Bewerber-/Bietergemeinschaft</w:t>
      </w:r>
      <w:r w:rsidR="00D10BCE">
        <w:t>en (Arbeitsgemeinschaften / ARGE)</w:t>
      </w:r>
      <w:bookmarkEnd w:id="24"/>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iSd § 43 UVgO hat darüber hinaus eine gesonderte Eigenerklärung abzugeben.</w:t>
      </w:r>
    </w:p>
    <w:p w14:paraId="157B028F" w14:textId="1FC9C7F8" w:rsidR="00247C37" w:rsidRPr="00D04E04" w:rsidRDefault="007273C6" w:rsidP="00D0723B">
      <w:pPr>
        <w:pStyle w:val="berschrift3"/>
        <w:rPr>
          <w:rFonts w:cs="Arial"/>
        </w:rPr>
      </w:pPr>
      <w:bookmarkStart w:id="25" w:name="_Toc218866305"/>
      <w:r w:rsidRPr="00D04E04">
        <w:t>Wirtschaftliche und finanzielle Leistungsfähigkeit</w:t>
      </w:r>
      <w:bookmarkEnd w:id="25"/>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198396B8"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6"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EndPr/>
        <w:sdtContent>
          <w:r w:rsidR="00C34DEE">
            <w:rPr>
              <w:rFonts w:cs="Arial"/>
              <w:bCs/>
              <w:color w:val="000000" w:themeColor="text1"/>
              <w:szCs w:val="22"/>
            </w:rPr>
            <w:t xml:space="preserve">gesamten Unternehmen </w:t>
          </w:r>
        </w:sdtContent>
      </w:sdt>
      <w:r w:rsidR="00507C1D">
        <w:rPr>
          <w:rFonts w:cs="Arial"/>
          <w:szCs w:val="22"/>
        </w:rPr>
        <w:fldChar w:fldCharType="begin">
          <w:ffData>
            <w:name w:val="Text5"/>
            <w:enabled/>
            <w:calcOnExit w:val="0"/>
            <w:textInput>
              <w:default w:val="Bezeichnung Unternehmensbereich"/>
            </w:textInput>
          </w:ffData>
        </w:fldChar>
      </w:r>
      <w:r w:rsidR="00507C1D">
        <w:rPr>
          <w:rFonts w:cs="Arial"/>
          <w:szCs w:val="22"/>
        </w:rPr>
        <w:instrText xml:space="preserve"> </w:instrText>
      </w:r>
      <w:bookmarkStart w:id="27" w:name="Text5"/>
      <w:r w:rsidR="00507C1D">
        <w:rPr>
          <w:rFonts w:cs="Arial"/>
          <w:szCs w:val="22"/>
        </w:rPr>
        <w:instrText xml:space="preserve">FORMTEXT </w:instrText>
      </w:r>
      <w:r w:rsidR="00507C1D">
        <w:rPr>
          <w:rFonts w:cs="Arial"/>
          <w:szCs w:val="22"/>
        </w:rPr>
      </w:r>
      <w:r w:rsidR="00507C1D">
        <w:rPr>
          <w:rFonts w:cs="Arial"/>
          <w:szCs w:val="22"/>
        </w:rPr>
        <w:fldChar w:fldCharType="separate"/>
      </w:r>
      <w:r w:rsidR="00507C1D">
        <w:rPr>
          <w:rFonts w:cs="Arial"/>
          <w:noProof/>
          <w:szCs w:val="22"/>
        </w:rPr>
        <w:t>Bezeichnung Unternehmensbereich</w:t>
      </w:r>
      <w:r w:rsidR="00507C1D">
        <w:rPr>
          <w:rFonts w:cs="Arial"/>
          <w:szCs w:val="22"/>
        </w:rPr>
        <w:fldChar w:fldCharType="end"/>
      </w:r>
      <w:bookmarkEnd w:id="27"/>
      <w:r>
        <w:rPr>
          <w:rFonts w:cs="Arial"/>
          <w:szCs w:val="22"/>
        </w:rPr>
        <w:t xml:space="preserve"> </w:t>
      </w:r>
      <w:bookmarkEnd w:id="26"/>
      <w:r w:rsidRPr="005D18E7">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8"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8"/>
      <w:r w:rsidR="00F24263" w:rsidRPr="00D10BCE">
        <w:rPr>
          <w:rFonts w:cs="Arial"/>
          <w:szCs w:val="22"/>
        </w:rPr>
        <w:fldChar w:fldCharType="begin">
          <w:ffData>
            <w:name w:val=""/>
            <w:enabled/>
            <w:calcOnExit w:val="0"/>
            <w:textInput>
              <w:default w:val="xxxxxxx"/>
            </w:textInput>
          </w:ffData>
        </w:fldChar>
      </w:r>
      <w:r w:rsidR="00F24263" w:rsidRPr="00D10BCE">
        <w:rPr>
          <w:rFonts w:cs="Arial"/>
          <w:szCs w:val="22"/>
          <w:highlight w:val="yellow"/>
        </w:rPr>
        <w:instrText xml:space="preserve"> FORMTEXT </w:instrText>
      </w:r>
      <w:r w:rsidR="00F24263" w:rsidRPr="00D10BCE">
        <w:rPr>
          <w:rFonts w:cs="Arial"/>
          <w:szCs w:val="22"/>
        </w:rPr>
      </w:r>
      <w:r w:rsidR="00F24263" w:rsidRPr="00D10BCE">
        <w:rPr>
          <w:rFonts w:cs="Arial"/>
          <w:szCs w:val="22"/>
        </w:rPr>
        <w:fldChar w:fldCharType="separate"/>
      </w:r>
      <w:r w:rsidR="00C34DEE">
        <w:rPr>
          <w:rFonts w:cs="Arial"/>
          <w:noProof/>
          <w:szCs w:val="22"/>
        </w:rPr>
        <w:t>1.Mio</w:t>
      </w:r>
      <w:r w:rsidR="00F24263" w:rsidRPr="00D10BCE">
        <w:rPr>
          <w:rFonts w:cs="Arial"/>
          <w:szCs w:val="22"/>
        </w:rPr>
        <w:fldChar w:fldCharType="end"/>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03B56523"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DE4F36">
        <w:rPr>
          <w:rFonts w:cs="Arial"/>
          <w:szCs w:val="22"/>
        </w:rPr>
        <w:fldChar w:fldCharType="begin">
          <w:ffData>
            <w:name w:val=""/>
            <w:enabled/>
            <w:calcOnExit w:val="0"/>
            <w:textInput>
              <w:default w:val="xxx"/>
            </w:textInput>
          </w:ffData>
        </w:fldChar>
      </w:r>
      <w:r w:rsidR="00DE4F36">
        <w:rPr>
          <w:rFonts w:cs="Arial"/>
          <w:szCs w:val="22"/>
        </w:rPr>
        <w:instrText xml:space="preserve"> FORMTEXT </w:instrText>
      </w:r>
      <w:r w:rsidR="00DE4F36">
        <w:rPr>
          <w:rFonts w:cs="Arial"/>
          <w:szCs w:val="22"/>
        </w:rPr>
      </w:r>
      <w:r w:rsidR="00DE4F36">
        <w:rPr>
          <w:rFonts w:cs="Arial"/>
          <w:szCs w:val="22"/>
        </w:rPr>
        <w:fldChar w:fldCharType="separate"/>
      </w:r>
      <w:r w:rsidR="00C34DEE">
        <w:rPr>
          <w:rFonts w:cs="Arial"/>
          <w:noProof/>
          <w:szCs w:val="22"/>
        </w:rPr>
        <w:t>10</w:t>
      </w:r>
      <w:r w:rsidR="00DE4F36">
        <w:rPr>
          <w:rFonts w:cs="Arial"/>
          <w:szCs w:val="22"/>
        </w:rPr>
        <w:fldChar w:fldCharType="end"/>
      </w:r>
      <w:r>
        <w:rPr>
          <w:rFonts w:cs="Arial"/>
          <w:szCs w:val="22"/>
        </w:rPr>
        <w:t xml:space="preserve"> </w:t>
      </w:r>
      <w:r w:rsidRPr="007273C6">
        <w:rPr>
          <w:rFonts w:cs="Arial"/>
          <w:b/>
          <w:bCs/>
          <w:color w:val="000000" w:themeColor="text1"/>
          <w:szCs w:val="22"/>
        </w:rPr>
        <w:t>Personen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9" w:name="_Toc218866306"/>
      <w:r w:rsidRPr="00D04E04">
        <w:t xml:space="preserve">Fachliche </w:t>
      </w:r>
      <w:r w:rsidR="007273C6" w:rsidRPr="00D04E04">
        <w:t>Leistungsfähigkeit</w:t>
      </w:r>
      <w:bookmarkEnd w:id="29"/>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30"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Die Referenzprojekte einer Bewerber</w:t>
      </w:r>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30"/>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31" w:name="_Toc218866307"/>
      <w:r>
        <w:t>Mindestvoraussetzungen Referenzen</w:t>
      </w:r>
      <w:bookmarkEnd w:id="31"/>
    </w:p>
    <w:p w14:paraId="386E55F6" w14:textId="785D6BB4"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1B7F19">
        <w:rPr>
          <w:b w:val="0"/>
          <w:szCs w:val="22"/>
        </w:rPr>
        <w:fldChar w:fldCharType="begin">
          <w:ffData>
            <w:name w:val=""/>
            <w:enabled/>
            <w:calcOnExit w:val="0"/>
            <w:textInput>
              <w:default w:val="xxx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8B26EF">
        <w:rPr>
          <w:b w:val="0"/>
          <w:noProof/>
          <w:szCs w:val="22"/>
        </w:rPr>
        <w:t>100.000,00</w:t>
      </w:r>
      <w:r w:rsidR="001B7F19">
        <w:rPr>
          <w:b w:val="0"/>
          <w:szCs w:val="22"/>
        </w:rPr>
        <w:fldChar w:fldCharType="end"/>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2" w:name="_Hlk124872251"/>
    </w:p>
    <w:bookmarkEnd w:id="32"/>
    <w:p w14:paraId="0B37405C" w14:textId="752E8FED" w:rsidR="00074A24" w:rsidRDefault="00074A24" w:rsidP="00074A24">
      <w:pPr>
        <w:pStyle w:val="Textkrper"/>
        <w:rPr>
          <w:color w:val="000000" w:themeColor="text1"/>
          <w:szCs w:val="22"/>
        </w:rPr>
      </w:pPr>
      <w:r w:rsidRPr="007273C6">
        <w:rPr>
          <w:b w:val="0"/>
          <w:color w:val="000000" w:themeColor="text1"/>
          <w:szCs w:val="22"/>
        </w:rPr>
        <w:t>Mindestens</w:t>
      </w:r>
      <w:r>
        <w:rPr>
          <w:b w:val="0"/>
          <w:color w:val="000000" w:themeColor="text1"/>
          <w:szCs w:val="22"/>
        </w:rPr>
        <w:t xml:space="preserve"> </w:t>
      </w:r>
      <w:r w:rsidR="001B7F19">
        <w:rPr>
          <w:b w:val="0"/>
          <w:szCs w:val="22"/>
        </w:rPr>
        <w:fldChar w:fldCharType="begin">
          <w:ffData>
            <w:name w:val=""/>
            <w:enabled/>
            <w:calcOnExit w:val="0"/>
            <w:textInput>
              <w:default w:val="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8B26EF">
        <w:rPr>
          <w:b w:val="0"/>
          <w:noProof/>
          <w:szCs w:val="22"/>
        </w:rPr>
        <w:t>5</w:t>
      </w:r>
      <w:r w:rsidR="001B7F19">
        <w:rPr>
          <w:b w:val="0"/>
          <w:szCs w:val="22"/>
        </w:rPr>
        <w:fldChar w:fldCharType="end"/>
      </w:r>
      <w:r>
        <w:rPr>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im Fachgebiet</w:t>
      </w:r>
      <w:r>
        <w:rPr>
          <w:b w:val="0"/>
          <w:color w:val="000000" w:themeColor="text1"/>
          <w:szCs w:val="22"/>
        </w:rPr>
        <w:t xml:space="preserve"> </w:t>
      </w:r>
      <w:r>
        <w:rPr>
          <w:b w:val="0"/>
          <w:szCs w:val="22"/>
        </w:rPr>
        <w:fldChar w:fldCharType="begin">
          <w:ffData>
            <w:name w:val=""/>
            <w:enabled/>
            <w:calcOnExit w:val="0"/>
            <w:textInput/>
          </w:ffData>
        </w:fldChar>
      </w:r>
      <w:r>
        <w:rPr>
          <w:b w:val="0"/>
          <w:szCs w:val="22"/>
        </w:rPr>
        <w:instrText xml:space="preserve"> FORMTEXT </w:instrText>
      </w:r>
      <w:r>
        <w:rPr>
          <w:b w:val="0"/>
          <w:szCs w:val="22"/>
        </w:rPr>
      </w:r>
      <w:r>
        <w:rPr>
          <w:b w:val="0"/>
          <w:szCs w:val="22"/>
        </w:rPr>
        <w:fldChar w:fldCharType="separate"/>
      </w:r>
      <w:r w:rsidR="008B26EF" w:rsidRPr="008B26EF">
        <w:rPr>
          <w:b w:val="0"/>
          <w:noProof/>
          <w:szCs w:val="22"/>
        </w:rPr>
        <w:t>Organisationsberatung, Strategieberatung</w:t>
      </w:r>
      <w:r>
        <w:rPr>
          <w:b w:val="0"/>
          <w:szCs w:val="22"/>
        </w:rPr>
        <w:fldChar w:fldCharType="end"/>
      </w:r>
      <w:bookmarkStart w:id="33" w:name="_Hlk124872240"/>
    </w:p>
    <w:bookmarkEnd w:id="33"/>
    <w:p w14:paraId="200EC6B6" w14:textId="5956ABCF" w:rsidR="006D26C7" w:rsidRDefault="00074A24" w:rsidP="00430B65">
      <w:pPr>
        <w:pStyle w:val="Textkrper"/>
        <w:spacing w:after="240"/>
        <w:rPr>
          <w:b w:val="0"/>
          <w:szCs w:val="22"/>
        </w:rPr>
        <w:sectPr w:rsidR="006D26C7"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r w:rsidRPr="007273C6">
        <w:rPr>
          <w:b w:val="0"/>
          <w:color w:val="000000" w:themeColor="text1"/>
          <w:szCs w:val="22"/>
        </w:rPr>
        <w:t>und mindestens</w:t>
      </w:r>
      <w:r>
        <w:rPr>
          <w:b w:val="0"/>
          <w:color w:val="000000" w:themeColor="text1"/>
          <w:szCs w:val="22"/>
        </w:rPr>
        <w:t xml:space="preserve"> </w:t>
      </w:r>
      <w:r w:rsidR="001B7F19">
        <w:rPr>
          <w:b w:val="0"/>
          <w:szCs w:val="22"/>
        </w:rPr>
        <w:fldChar w:fldCharType="begin">
          <w:ffData>
            <w:name w:val=""/>
            <w:enabled/>
            <w:calcOnExit w:val="0"/>
            <w:textInput>
              <w:default w:val="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8B26EF">
        <w:rPr>
          <w:b w:val="0"/>
          <w:noProof/>
          <w:szCs w:val="22"/>
        </w:rPr>
        <w:t>1</w:t>
      </w:r>
      <w:r w:rsidR="001B7F19">
        <w:rPr>
          <w:b w:val="0"/>
          <w:szCs w:val="22"/>
        </w:rPr>
        <w:fldChar w:fldCharType="end"/>
      </w:r>
      <w:r>
        <w:rPr>
          <w:b w:val="0"/>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00D04E04">
        <w:rPr>
          <w:b w:val="0"/>
          <w:szCs w:val="22"/>
        </w:rPr>
        <w:fldChar w:fldCharType="begin">
          <w:ffData>
            <w:name w:val=""/>
            <w:enabled/>
            <w:calcOnExit w:val="0"/>
            <w:textInput>
              <w:default w:val="in der Region / im Land "/>
            </w:textInput>
          </w:ffData>
        </w:fldChar>
      </w:r>
      <w:r w:rsidR="00D04E04">
        <w:rPr>
          <w:b w:val="0"/>
          <w:szCs w:val="22"/>
        </w:rPr>
        <w:instrText xml:space="preserve"> FORMTEXT </w:instrText>
      </w:r>
      <w:r w:rsidR="00D04E04">
        <w:rPr>
          <w:b w:val="0"/>
          <w:szCs w:val="22"/>
        </w:rPr>
      </w:r>
      <w:r w:rsidR="00D04E04">
        <w:rPr>
          <w:b w:val="0"/>
          <w:szCs w:val="22"/>
        </w:rPr>
        <w:fldChar w:fldCharType="separate"/>
      </w:r>
      <w:r w:rsidR="00D04E04">
        <w:rPr>
          <w:b w:val="0"/>
          <w:noProof/>
          <w:szCs w:val="22"/>
        </w:rPr>
        <w:t xml:space="preserve">in der Region </w:t>
      </w:r>
      <w:r w:rsidR="00D04E04">
        <w:rPr>
          <w:b w:val="0"/>
          <w:szCs w:val="22"/>
        </w:rPr>
        <w:fldChar w:fldCharType="end"/>
      </w:r>
      <w:r>
        <w:rPr>
          <w:b w:val="0"/>
          <w:color w:val="000000" w:themeColor="text1"/>
          <w:szCs w:val="22"/>
        </w:rPr>
        <w:t xml:space="preserve"> </w:t>
      </w:r>
      <w:r>
        <w:rPr>
          <w:b w:val="0"/>
          <w:szCs w:val="22"/>
        </w:rPr>
        <w:fldChar w:fldCharType="begin">
          <w:ffData>
            <w:name w:val=""/>
            <w:enabled/>
            <w:calcOnExit w:val="0"/>
            <w:textInput/>
          </w:ffData>
        </w:fldChar>
      </w:r>
      <w:r>
        <w:rPr>
          <w:b w:val="0"/>
          <w:szCs w:val="22"/>
        </w:rPr>
        <w:instrText xml:space="preserve"> FORMTEXT </w:instrText>
      </w:r>
      <w:r>
        <w:rPr>
          <w:b w:val="0"/>
          <w:szCs w:val="22"/>
        </w:rPr>
      </w:r>
      <w:r>
        <w:rPr>
          <w:b w:val="0"/>
          <w:szCs w:val="22"/>
        </w:rPr>
        <w:fldChar w:fldCharType="separate"/>
      </w:r>
      <w:r w:rsidR="0056772E">
        <w:rPr>
          <w:b w:val="0"/>
          <w:noProof/>
          <w:szCs w:val="22"/>
        </w:rPr>
        <w:t>W</w:t>
      </w:r>
      <w:r w:rsidR="00391FDA">
        <w:rPr>
          <w:b w:val="0"/>
          <w:noProof/>
          <w:szCs w:val="22"/>
        </w:rPr>
        <w:t>elt</w:t>
      </w:r>
      <w:r>
        <w:rPr>
          <w:b w:val="0"/>
          <w:szCs w:val="22"/>
        </w:rPr>
        <w:fldChar w:fldCharType="end"/>
      </w:r>
      <w:r>
        <w:rPr>
          <w:b w:val="0"/>
          <w:szCs w:val="22"/>
        </w:rPr>
        <w:t xml:space="preserve">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4" w:name="_Hlk124872272"/>
    </w:p>
    <w:bookmarkEnd w:id="34"/>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5" w:name="_Hlk124872282"/>
    </w:p>
    <w:bookmarkEnd w:id="35"/>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6" w:name="_Hlk124872297"/>
    </w:p>
    <w:bookmarkEnd w:id="36"/>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7" w:name="_Hlk124872305"/>
    </w:p>
    <w:bookmarkEnd w:id="37"/>
    <w:p w14:paraId="36208687" w14:textId="0C60FD14"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der geforderten Region wird erfüllt.</w:t>
      </w:r>
      <w:bookmarkStart w:id="38" w:name="_Hlk124872313"/>
    </w:p>
    <w:bookmarkEnd w:id="38"/>
    <w:p w14:paraId="1196E9F9" w14:textId="77777777" w:rsidR="00F22843" w:rsidRPr="00B770F7" w:rsidRDefault="00F22843"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 xml:space="preserve">ekte dazu gemäß Tabellenzeile(n)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9" w:name="_Hlk124872322"/>
    </w:p>
    <w:bookmarkEnd w:id="39"/>
    <w:p w14:paraId="16AA1ACD" w14:textId="77777777" w:rsidR="001B5011" w:rsidRPr="00E437AE" w:rsidRDefault="001B5011" w:rsidP="00EB29C4">
      <w:pPr>
        <w:spacing w:before="100" w:beforeAutospacing="1" w:after="100" w:line="288" w:lineRule="auto"/>
        <w:ind w:right="57"/>
        <w:rPr>
          <w:rFonts w:cs="Arial"/>
          <w:bCs/>
          <w:color w:val="000000" w:themeColor="text1"/>
          <w:szCs w:val="22"/>
        </w:rPr>
      </w:pPr>
    </w:p>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40" w:name="_Toc218866308"/>
      <w:r w:rsidRPr="009F1656">
        <w:rPr>
          <w:rStyle w:val="berschrift3Zchn"/>
        </w:rPr>
        <w:lastRenderedPageBreak/>
        <w:t>Übersicht Referenzprojekte</w:t>
      </w:r>
      <w:bookmarkEnd w:id="40"/>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7C2451"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7C2451" w:rsidRDefault="000548E6"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7C2451" w:rsidRDefault="000548E6"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7C2451" w:rsidRDefault="000548E6" w:rsidP="00081777">
            <w:pPr>
              <w:spacing w:before="60" w:after="60"/>
              <w:rPr>
                <w:b/>
                <w:bCs/>
                <w:szCs w:val="20"/>
              </w:rPr>
            </w:pPr>
            <w:r w:rsidRPr="007C2451">
              <w:rPr>
                <w:b/>
                <w:bCs/>
                <w:szCs w:val="20"/>
              </w:rPr>
              <w:t>Auftrag</w:t>
            </w:r>
            <w:r>
              <w:rPr>
                <w:b/>
                <w:bCs/>
                <w:szCs w:val="20"/>
              </w:rPr>
              <w:t>-</w:t>
            </w:r>
            <w:r>
              <w:rPr>
                <w:b/>
                <w:bCs/>
                <w:szCs w:val="20"/>
              </w:rPr>
              <w:br/>
            </w:r>
            <w:r w:rsidRPr="007C2451">
              <w:rPr>
                <w:b/>
                <w:bCs/>
                <w:szCs w:val="20"/>
              </w:rPr>
              <w:t>geber</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7C2451" w:rsidRDefault="000548E6" w:rsidP="00081777">
            <w:pPr>
              <w:spacing w:before="60" w:after="60"/>
              <w:rPr>
                <w:b/>
                <w:bCs/>
                <w:szCs w:val="20"/>
              </w:rPr>
            </w:pPr>
            <w:r w:rsidRPr="007C2451">
              <w:rPr>
                <w:b/>
                <w:bCs/>
                <w:szCs w:val="20"/>
              </w:rPr>
              <w:t>Zeitraum</w:t>
            </w:r>
            <w:r w:rsidR="00754FF0">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7C2451" w:rsidRDefault="000548E6"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7C2451" w:rsidRDefault="000548E6"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0548E6" w:rsidRPr="007C2451" w:rsidRDefault="000548E6" w:rsidP="00081777">
            <w:pPr>
              <w:spacing w:before="60" w:after="60"/>
              <w:rPr>
                <w:b/>
                <w:bCs/>
                <w:szCs w:val="20"/>
              </w:rPr>
            </w:pPr>
            <w:r w:rsidRPr="007C2451">
              <w:rPr>
                <w:b/>
                <w:bCs/>
                <w:szCs w:val="20"/>
              </w:rPr>
              <w:t>Region/</w:t>
            </w:r>
            <w:r w:rsidRPr="007C2451">
              <w:rPr>
                <w:b/>
                <w:bCs/>
                <w:szCs w:val="20"/>
              </w:rPr>
              <w:br/>
              <w:t>Land</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7C2451" w:rsidRDefault="000548E6" w:rsidP="00081777">
            <w:pPr>
              <w:spacing w:before="60" w:after="60"/>
              <w:rPr>
                <w:b/>
                <w:bCs/>
                <w:szCs w:val="20"/>
              </w:rPr>
            </w:pPr>
            <w:r w:rsidRPr="007C2451">
              <w:rPr>
                <w:b/>
                <w:bCs/>
                <w:szCs w:val="20"/>
              </w:rPr>
              <w:t>Fachliche Erfahrung</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7C2451" w:rsidRDefault="000548E6" w:rsidP="00081777">
            <w:pPr>
              <w:spacing w:before="60" w:after="60"/>
              <w:rPr>
                <w:b/>
                <w:bCs/>
                <w:szCs w:val="20"/>
              </w:rPr>
            </w:pPr>
            <w:r w:rsidRPr="007C2451">
              <w:rPr>
                <w:b/>
                <w:bCs/>
                <w:szCs w:val="20"/>
              </w:rPr>
              <w:t>ODA finanziert</w:t>
            </w:r>
            <w:r w:rsidR="00F22843">
              <w:rPr>
                <w:rStyle w:val="Funotenzeichen"/>
                <w:b/>
                <w:bCs/>
                <w:szCs w:val="20"/>
              </w:rPr>
              <w:footnoteReference w:id="3"/>
            </w:r>
            <w:r w:rsidRPr="007C2451">
              <w:rPr>
                <w:b/>
                <w:bCs/>
                <w:szCs w:val="20"/>
              </w:rPr>
              <w:t xml:space="preserve"> (ja/nein)</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7C2451" w:rsidRDefault="000548E6"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0548E6" w:rsidRPr="00CD69B8"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CD69B8" w:rsidRDefault="000548E6"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CD69B8" w:rsidRDefault="000548E6"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CD69B8" w:rsidRDefault="000548E6"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CD69B8" w:rsidRDefault="000548E6"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CD69B8" w:rsidRDefault="000548E6"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CD69B8" w:rsidRDefault="000548E6"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CD69B8" w:rsidRDefault="000548E6"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CD69B8" w:rsidRDefault="000548E6"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CD69B8" w:rsidRDefault="000548E6"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CD69B8" w:rsidRDefault="000548E6"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CD69B8" w:rsidRDefault="000548E6"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21DD25B1" w14:textId="77777777" w:rsidR="00AA200F" w:rsidRDefault="00AA200F" w:rsidP="00975A78">
      <w:pPr>
        <w:spacing w:after="60"/>
        <w:jc w:val="both"/>
        <w:rPr>
          <w:rFonts w:cs="Arial"/>
          <w:b/>
          <w:bCs/>
          <w:noProof/>
        </w:rPr>
        <w:sectPr w:rsidR="00AA200F" w:rsidSect="00975A78">
          <w:headerReference w:type="default" r:id="rId17"/>
          <w:footerReference w:type="default" r:id="rId18"/>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41" w:name="_Hlk124872355"/>
      <w:bookmarkEnd w:id="41"/>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29D2" w14:textId="77777777" w:rsidR="00AC2798" w:rsidRDefault="00AC2798" w:rsidP="00A637D0">
      <w:r>
        <w:separator/>
      </w:r>
    </w:p>
  </w:endnote>
  <w:endnote w:type="continuationSeparator" w:id="0">
    <w:p w14:paraId="00B70310" w14:textId="77777777" w:rsidR="00AC2798" w:rsidRDefault="00AC2798" w:rsidP="00A637D0">
      <w:r>
        <w:continuationSeparator/>
      </w:r>
    </w:p>
  </w:endnote>
  <w:endnote w:type="continuationNotice" w:id="1">
    <w:p w14:paraId="1521705B" w14:textId="77777777" w:rsidR="00AC2798" w:rsidRDefault="00AC2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31ED94C"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w:t>
          </w:r>
          <w:r w:rsidR="003A6E0B">
            <w:rPr>
              <w:rFonts w:cs="Arial"/>
              <w:sz w:val="18"/>
              <w:szCs w:val="18"/>
            </w:rPr>
            <w:t>6</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41830AF5"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5B482461"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EF7E5" w14:textId="77777777" w:rsidR="00AC2798" w:rsidRDefault="00AC2798" w:rsidP="00A637D0">
      <w:r>
        <w:separator/>
      </w:r>
    </w:p>
  </w:footnote>
  <w:footnote w:type="continuationSeparator" w:id="0">
    <w:p w14:paraId="53581F74" w14:textId="77777777" w:rsidR="00AC2798" w:rsidRDefault="00AC2798" w:rsidP="00A637D0">
      <w:r>
        <w:continuationSeparator/>
      </w:r>
    </w:p>
  </w:footnote>
  <w:footnote w:type="continuationNotice" w:id="1">
    <w:p w14:paraId="138A2345" w14:textId="77777777" w:rsidR="00AC2798" w:rsidRDefault="00AC2798"/>
  </w:footnote>
  <w:footnote w:id="2">
    <w:p w14:paraId="3705F625" w14:textId="77777777" w:rsidR="00754FF0" w:rsidRDefault="00754FF0" w:rsidP="00754FF0">
      <w:pPr>
        <w:pStyle w:val="Funotentext"/>
      </w:pPr>
      <w:r>
        <w:rPr>
          <w:rStyle w:val="Funotenzeichen"/>
        </w:rPr>
        <w:footnoteRef/>
      </w:r>
      <w:r>
        <w:t xml:space="preserve"> In den letzten 3 Jahren</w:t>
      </w:r>
    </w:p>
  </w:footnote>
  <w:footnote w:id="3">
    <w:p w14:paraId="60B74CCC" w14:textId="3D91519E" w:rsidR="00082F97" w:rsidRDefault="00193495">
      <w:pPr>
        <w:pStyle w:val="Funotentext"/>
      </w:pPr>
      <w:r>
        <w:rPr>
          <w:rStyle w:val="Funotenzeichen"/>
        </w:rPr>
        <w:footnoteRef/>
      </w:r>
      <w:r>
        <w:t xml:space="preserve"> ODA </w:t>
      </w:r>
      <w:r>
        <w:rPr>
          <w:rFonts w:cs="Arial"/>
          <w:color w:val="111111"/>
          <w:sz w:val="19"/>
          <w:szCs w:val="19"/>
        </w:rPr>
        <w:t xml:space="preserve">(Official Development Assistance) mit „ja“ kennzeichnen, sofern das </w:t>
      </w:r>
      <w:r>
        <w:t xml:space="preserve">Referenzprojekt </w:t>
      </w:r>
      <w:r>
        <w:rPr>
          <w:b/>
        </w:rPr>
        <w:t>min 50%</w:t>
      </w:r>
      <w:r>
        <w:t xml:space="preserve"> durch ODA-Mittel finanziert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3EC2BF77" w14:textId="77777777" w:rsidR="00975A78" w:rsidRDefault="00975A78" w:rsidP="008678B0">
                <w:pPr>
                  <w:tabs>
                    <w:tab w:val="right" w:pos="9356"/>
                  </w:tabs>
                  <w:spacing w:before="120"/>
                  <w:rPr>
                    <w:b/>
                    <w:sz w:val="24"/>
                  </w:rPr>
                </w:pPr>
                <w:r>
                  <w:rPr>
                    <w:b/>
                    <w:sz w:val="24"/>
                  </w:rPr>
                  <w:t>Eigenerklärung zur Eignung bei Vergaben bis zum EU-Schwellenwert – öffentliche Ausschreibung</w:t>
                </w:r>
                <w:r w:rsidR="00DE0F76">
                  <w:rPr>
                    <w:b/>
                    <w:sz w:val="24"/>
                  </w:rPr>
                  <w:t>/</w:t>
                </w:r>
                <w:r w:rsidR="00DA5FC3">
                  <w:rPr>
                    <w:b/>
                    <w:sz w:val="24"/>
                  </w:rPr>
                  <w:t xml:space="preserve"> </w:t>
                </w:r>
                <w:r w:rsidR="00DE0F76">
                  <w:rPr>
                    <w:b/>
                    <w:sz w:val="24"/>
                  </w:rPr>
                  <w:t>mit</w:t>
                </w:r>
                <w:r w:rsidR="00DA5FC3">
                  <w:rPr>
                    <w:b/>
                    <w:sz w:val="24"/>
                  </w:rPr>
                  <w:t xml:space="preserve"> </w:t>
                </w:r>
                <w:r w:rsidR="00DE0F76">
                  <w:rPr>
                    <w:b/>
                    <w:sz w:val="24"/>
                  </w:rPr>
                  <w:t>Teilnahmewettbe</w:t>
                </w:r>
                <w:r w:rsidR="00DA5FC3">
                  <w:rPr>
                    <w:b/>
                    <w:sz w:val="24"/>
                  </w:rPr>
                  <w:t>werb</w:t>
                </w:r>
              </w:p>
              <w:p w14:paraId="625F0F3A" w14:textId="783A23AC" w:rsidR="008678B0" w:rsidRPr="00D60683" w:rsidRDefault="00AC2798" w:rsidP="008678B0">
                <w:pPr>
                  <w:tabs>
                    <w:tab w:val="right" w:pos="9356"/>
                  </w:tabs>
                  <w:spacing w:before="24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GB" w:vendorID="64" w:dllVersion="0" w:nlCheck="1" w:checkStyle="0"/>
  <w:activeWritingStyle w:appName="MSWord" w:lang="de-DE"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784A"/>
    <w:rsid w:val="0001316A"/>
    <w:rsid w:val="000149F4"/>
    <w:rsid w:val="000172DC"/>
    <w:rsid w:val="000226E9"/>
    <w:rsid w:val="000304BC"/>
    <w:rsid w:val="00030EB4"/>
    <w:rsid w:val="00033536"/>
    <w:rsid w:val="000338C6"/>
    <w:rsid w:val="000372F4"/>
    <w:rsid w:val="00040C20"/>
    <w:rsid w:val="00047F4A"/>
    <w:rsid w:val="00052ABD"/>
    <w:rsid w:val="000548E6"/>
    <w:rsid w:val="000559A2"/>
    <w:rsid w:val="00057F16"/>
    <w:rsid w:val="00061735"/>
    <w:rsid w:val="0006231C"/>
    <w:rsid w:val="00074A24"/>
    <w:rsid w:val="00074DAF"/>
    <w:rsid w:val="00081777"/>
    <w:rsid w:val="00082F97"/>
    <w:rsid w:val="00083456"/>
    <w:rsid w:val="00091841"/>
    <w:rsid w:val="00094C58"/>
    <w:rsid w:val="000A394E"/>
    <w:rsid w:val="000A5C66"/>
    <w:rsid w:val="000A6A90"/>
    <w:rsid w:val="000B0E75"/>
    <w:rsid w:val="000B478D"/>
    <w:rsid w:val="000C1CE3"/>
    <w:rsid w:val="000D3A05"/>
    <w:rsid w:val="000E3666"/>
    <w:rsid w:val="000E4FA6"/>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452D8"/>
    <w:rsid w:val="00150FD8"/>
    <w:rsid w:val="00152257"/>
    <w:rsid w:val="00165E31"/>
    <w:rsid w:val="00171E49"/>
    <w:rsid w:val="00173746"/>
    <w:rsid w:val="00183D10"/>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634"/>
    <w:rsid w:val="001F1B7A"/>
    <w:rsid w:val="00200B0F"/>
    <w:rsid w:val="00202F83"/>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5EB8"/>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81E1E"/>
    <w:rsid w:val="003828E6"/>
    <w:rsid w:val="003836CD"/>
    <w:rsid w:val="0038591D"/>
    <w:rsid w:val="00391FDA"/>
    <w:rsid w:val="003A29D7"/>
    <w:rsid w:val="003A414A"/>
    <w:rsid w:val="003A6E0B"/>
    <w:rsid w:val="003A707D"/>
    <w:rsid w:val="003B126C"/>
    <w:rsid w:val="003B1D21"/>
    <w:rsid w:val="003B67CC"/>
    <w:rsid w:val="003C31A1"/>
    <w:rsid w:val="003C3527"/>
    <w:rsid w:val="003C6FDC"/>
    <w:rsid w:val="003D266E"/>
    <w:rsid w:val="003F5546"/>
    <w:rsid w:val="003F6EC9"/>
    <w:rsid w:val="003F7303"/>
    <w:rsid w:val="004003D6"/>
    <w:rsid w:val="0040044E"/>
    <w:rsid w:val="004110EE"/>
    <w:rsid w:val="00415BA6"/>
    <w:rsid w:val="00417FF4"/>
    <w:rsid w:val="00422B65"/>
    <w:rsid w:val="004249C1"/>
    <w:rsid w:val="00430B65"/>
    <w:rsid w:val="00433EF8"/>
    <w:rsid w:val="00437809"/>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B0C15"/>
    <w:rsid w:val="004B290C"/>
    <w:rsid w:val="004B6704"/>
    <w:rsid w:val="004C4961"/>
    <w:rsid w:val="004D1A52"/>
    <w:rsid w:val="004E11DA"/>
    <w:rsid w:val="004E1EC4"/>
    <w:rsid w:val="004E597C"/>
    <w:rsid w:val="004F0496"/>
    <w:rsid w:val="004F56CA"/>
    <w:rsid w:val="004F6D22"/>
    <w:rsid w:val="004F6D94"/>
    <w:rsid w:val="0050100E"/>
    <w:rsid w:val="00503D35"/>
    <w:rsid w:val="00507C1D"/>
    <w:rsid w:val="00511974"/>
    <w:rsid w:val="00525A6B"/>
    <w:rsid w:val="0053090B"/>
    <w:rsid w:val="00531E63"/>
    <w:rsid w:val="005325CA"/>
    <w:rsid w:val="00544EA2"/>
    <w:rsid w:val="00545EBA"/>
    <w:rsid w:val="00546A66"/>
    <w:rsid w:val="00547203"/>
    <w:rsid w:val="005514CB"/>
    <w:rsid w:val="00553FC0"/>
    <w:rsid w:val="00556EAD"/>
    <w:rsid w:val="00560342"/>
    <w:rsid w:val="0056504A"/>
    <w:rsid w:val="00566846"/>
    <w:rsid w:val="00566BFF"/>
    <w:rsid w:val="0056772E"/>
    <w:rsid w:val="0057092A"/>
    <w:rsid w:val="00582BF7"/>
    <w:rsid w:val="005875AF"/>
    <w:rsid w:val="00587CB5"/>
    <w:rsid w:val="00594E26"/>
    <w:rsid w:val="0059577C"/>
    <w:rsid w:val="005959F2"/>
    <w:rsid w:val="00596C70"/>
    <w:rsid w:val="00596F9F"/>
    <w:rsid w:val="005A05F7"/>
    <w:rsid w:val="005A07F3"/>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601D0"/>
    <w:rsid w:val="00664391"/>
    <w:rsid w:val="0067250B"/>
    <w:rsid w:val="00684982"/>
    <w:rsid w:val="0069220B"/>
    <w:rsid w:val="00694737"/>
    <w:rsid w:val="00696B10"/>
    <w:rsid w:val="006A3133"/>
    <w:rsid w:val="006B3A05"/>
    <w:rsid w:val="006B4708"/>
    <w:rsid w:val="006B5B67"/>
    <w:rsid w:val="006C3411"/>
    <w:rsid w:val="006D26C7"/>
    <w:rsid w:val="006D28BE"/>
    <w:rsid w:val="006D4D71"/>
    <w:rsid w:val="006D583D"/>
    <w:rsid w:val="006E2E2F"/>
    <w:rsid w:val="006E6BF7"/>
    <w:rsid w:val="006E724B"/>
    <w:rsid w:val="006F545C"/>
    <w:rsid w:val="006F643B"/>
    <w:rsid w:val="007000B3"/>
    <w:rsid w:val="007025DE"/>
    <w:rsid w:val="007077E8"/>
    <w:rsid w:val="00717ED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0AC5"/>
    <w:rsid w:val="008564C5"/>
    <w:rsid w:val="00856CFA"/>
    <w:rsid w:val="008678B0"/>
    <w:rsid w:val="008704A9"/>
    <w:rsid w:val="008710E3"/>
    <w:rsid w:val="008761AD"/>
    <w:rsid w:val="00880197"/>
    <w:rsid w:val="00880B21"/>
    <w:rsid w:val="00882D2F"/>
    <w:rsid w:val="00885D21"/>
    <w:rsid w:val="008964DD"/>
    <w:rsid w:val="0089726C"/>
    <w:rsid w:val="008A634C"/>
    <w:rsid w:val="008B0092"/>
    <w:rsid w:val="008B03D2"/>
    <w:rsid w:val="008B1997"/>
    <w:rsid w:val="008B26EF"/>
    <w:rsid w:val="008B7244"/>
    <w:rsid w:val="008C00BE"/>
    <w:rsid w:val="008C0322"/>
    <w:rsid w:val="008D494B"/>
    <w:rsid w:val="008D4B06"/>
    <w:rsid w:val="008D5A9C"/>
    <w:rsid w:val="008F33D5"/>
    <w:rsid w:val="00905B81"/>
    <w:rsid w:val="00906130"/>
    <w:rsid w:val="00914472"/>
    <w:rsid w:val="009239DC"/>
    <w:rsid w:val="00937F8D"/>
    <w:rsid w:val="009421DC"/>
    <w:rsid w:val="00942857"/>
    <w:rsid w:val="009438FC"/>
    <w:rsid w:val="009440ED"/>
    <w:rsid w:val="00957D5A"/>
    <w:rsid w:val="00960432"/>
    <w:rsid w:val="00961CFC"/>
    <w:rsid w:val="00963B11"/>
    <w:rsid w:val="00964A05"/>
    <w:rsid w:val="00965CDD"/>
    <w:rsid w:val="00966199"/>
    <w:rsid w:val="00967801"/>
    <w:rsid w:val="00975A78"/>
    <w:rsid w:val="00994A1D"/>
    <w:rsid w:val="009A13D5"/>
    <w:rsid w:val="009A4A04"/>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33934"/>
    <w:rsid w:val="00A40E14"/>
    <w:rsid w:val="00A42C96"/>
    <w:rsid w:val="00A43ABF"/>
    <w:rsid w:val="00A454D1"/>
    <w:rsid w:val="00A476A2"/>
    <w:rsid w:val="00A54D14"/>
    <w:rsid w:val="00A62820"/>
    <w:rsid w:val="00A637D0"/>
    <w:rsid w:val="00A64890"/>
    <w:rsid w:val="00A66242"/>
    <w:rsid w:val="00A71D28"/>
    <w:rsid w:val="00A72274"/>
    <w:rsid w:val="00A73771"/>
    <w:rsid w:val="00A95A9F"/>
    <w:rsid w:val="00AA0BB3"/>
    <w:rsid w:val="00AA200F"/>
    <w:rsid w:val="00AA3807"/>
    <w:rsid w:val="00AA445D"/>
    <w:rsid w:val="00AA4470"/>
    <w:rsid w:val="00AB192E"/>
    <w:rsid w:val="00AB4724"/>
    <w:rsid w:val="00AC0E75"/>
    <w:rsid w:val="00AC2798"/>
    <w:rsid w:val="00AC2FA8"/>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B1AD9"/>
    <w:rsid w:val="00BB2B62"/>
    <w:rsid w:val="00BC2A12"/>
    <w:rsid w:val="00BC3FE3"/>
    <w:rsid w:val="00BC491A"/>
    <w:rsid w:val="00BD449C"/>
    <w:rsid w:val="00BD694D"/>
    <w:rsid w:val="00BE09A4"/>
    <w:rsid w:val="00BE46F9"/>
    <w:rsid w:val="00BE7BD4"/>
    <w:rsid w:val="00BF2E62"/>
    <w:rsid w:val="00BF4517"/>
    <w:rsid w:val="00C01D87"/>
    <w:rsid w:val="00C11D38"/>
    <w:rsid w:val="00C1422E"/>
    <w:rsid w:val="00C157EB"/>
    <w:rsid w:val="00C1615D"/>
    <w:rsid w:val="00C177A6"/>
    <w:rsid w:val="00C21919"/>
    <w:rsid w:val="00C21D9B"/>
    <w:rsid w:val="00C33501"/>
    <w:rsid w:val="00C34DEE"/>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A0725"/>
    <w:rsid w:val="00CA1ABB"/>
    <w:rsid w:val="00CA3DC5"/>
    <w:rsid w:val="00CB21BB"/>
    <w:rsid w:val="00CB6C61"/>
    <w:rsid w:val="00CB78EC"/>
    <w:rsid w:val="00CC342C"/>
    <w:rsid w:val="00CC41DD"/>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1A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701"/>
    <w:rsid w:val="00E17E99"/>
    <w:rsid w:val="00E2052D"/>
    <w:rsid w:val="00E26540"/>
    <w:rsid w:val="00E271D5"/>
    <w:rsid w:val="00E30D70"/>
    <w:rsid w:val="00E32D51"/>
    <w:rsid w:val="00E339DE"/>
    <w:rsid w:val="00E415DF"/>
    <w:rsid w:val="00E42608"/>
    <w:rsid w:val="00E437AE"/>
    <w:rsid w:val="00E44C68"/>
    <w:rsid w:val="00E46413"/>
    <w:rsid w:val="00E5090F"/>
    <w:rsid w:val="00E534D5"/>
    <w:rsid w:val="00E53E3C"/>
    <w:rsid w:val="00E569E8"/>
    <w:rsid w:val="00E62B79"/>
    <w:rsid w:val="00E704DD"/>
    <w:rsid w:val="00E71D03"/>
    <w:rsid w:val="00E73D50"/>
    <w:rsid w:val="00E747E1"/>
    <w:rsid w:val="00E80124"/>
    <w:rsid w:val="00E8106F"/>
    <w:rsid w:val="00E8565A"/>
    <w:rsid w:val="00E9115F"/>
    <w:rsid w:val="00E917CA"/>
    <w:rsid w:val="00E947F3"/>
    <w:rsid w:val="00E97E87"/>
    <w:rsid w:val="00EA10F3"/>
    <w:rsid w:val="00EA68E8"/>
    <w:rsid w:val="00EA7FA8"/>
    <w:rsid w:val="00EB0361"/>
    <w:rsid w:val="00EB0E81"/>
    <w:rsid w:val="00EB29C4"/>
    <w:rsid w:val="00EB54A1"/>
    <w:rsid w:val="00EB796A"/>
    <w:rsid w:val="00EC199D"/>
    <w:rsid w:val="00EC70FB"/>
    <w:rsid w:val="00ED1FD6"/>
    <w:rsid w:val="00ED20AC"/>
    <w:rsid w:val="00ED297A"/>
    <w:rsid w:val="00ED47EB"/>
    <w:rsid w:val="00ED581C"/>
    <w:rsid w:val="00ED67E0"/>
    <w:rsid w:val="00ED68B5"/>
    <w:rsid w:val="00EE0735"/>
    <w:rsid w:val="00EE15A3"/>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45F1"/>
    <w:rsid w:val="00F50137"/>
    <w:rsid w:val="00F51FA2"/>
    <w:rsid w:val="00F67D92"/>
    <w:rsid w:val="00F96761"/>
    <w:rsid w:val="00FA0578"/>
    <w:rsid w:val="00FA0673"/>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2CF9"/>
    <w:rsid w:val="00FF4318"/>
    <w:rsid w:val="00FF7A1A"/>
    <w:rsid w:val="04DCA32C"/>
    <w:rsid w:val="181BEF55"/>
    <w:rsid w:val="1C8A70B5"/>
    <w:rsid w:val="23C7B543"/>
    <w:rsid w:val="43810221"/>
    <w:rsid w:val="453844E9"/>
    <w:rsid w:val="66C0C433"/>
    <w:rsid w:val="6BACD1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172DC"/>
    <w:rsid w:val="00094C58"/>
    <w:rsid w:val="000A0E04"/>
    <w:rsid w:val="000D3A05"/>
    <w:rsid w:val="001318A5"/>
    <w:rsid w:val="00142CF8"/>
    <w:rsid w:val="001452D8"/>
    <w:rsid w:val="001747C0"/>
    <w:rsid w:val="00202F83"/>
    <w:rsid w:val="00225FD1"/>
    <w:rsid w:val="00282750"/>
    <w:rsid w:val="002904F6"/>
    <w:rsid w:val="002930D5"/>
    <w:rsid w:val="002B34BB"/>
    <w:rsid w:val="00321D2B"/>
    <w:rsid w:val="0032755D"/>
    <w:rsid w:val="00372645"/>
    <w:rsid w:val="003B2855"/>
    <w:rsid w:val="003F5546"/>
    <w:rsid w:val="0040552C"/>
    <w:rsid w:val="004110EE"/>
    <w:rsid w:val="004937F6"/>
    <w:rsid w:val="004C61F6"/>
    <w:rsid w:val="004E1EC4"/>
    <w:rsid w:val="004F0496"/>
    <w:rsid w:val="0053090B"/>
    <w:rsid w:val="00553B5C"/>
    <w:rsid w:val="005E36EF"/>
    <w:rsid w:val="00607104"/>
    <w:rsid w:val="0060780C"/>
    <w:rsid w:val="006103F3"/>
    <w:rsid w:val="00657D9C"/>
    <w:rsid w:val="00684982"/>
    <w:rsid w:val="006A19A3"/>
    <w:rsid w:val="006A3133"/>
    <w:rsid w:val="006A54BE"/>
    <w:rsid w:val="007018A1"/>
    <w:rsid w:val="007025DE"/>
    <w:rsid w:val="00717667"/>
    <w:rsid w:val="00717ED8"/>
    <w:rsid w:val="007758CB"/>
    <w:rsid w:val="007A3155"/>
    <w:rsid w:val="007C1521"/>
    <w:rsid w:val="007E1128"/>
    <w:rsid w:val="00805083"/>
    <w:rsid w:val="00837D7A"/>
    <w:rsid w:val="00850AC5"/>
    <w:rsid w:val="008631E7"/>
    <w:rsid w:val="008633DE"/>
    <w:rsid w:val="009440ED"/>
    <w:rsid w:val="009611EF"/>
    <w:rsid w:val="00964690"/>
    <w:rsid w:val="009B7FB4"/>
    <w:rsid w:val="009E6A35"/>
    <w:rsid w:val="009F4F12"/>
    <w:rsid w:val="00A06832"/>
    <w:rsid w:val="00A133E4"/>
    <w:rsid w:val="00A3242B"/>
    <w:rsid w:val="00A40E14"/>
    <w:rsid w:val="00A72E19"/>
    <w:rsid w:val="00B0139B"/>
    <w:rsid w:val="00B50691"/>
    <w:rsid w:val="00B52404"/>
    <w:rsid w:val="00B63F94"/>
    <w:rsid w:val="00B77DC4"/>
    <w:rsid w:val="00BB3EE9"/>
    <w:rsid w:val="00BB5A3C"/>
    <w:rsid w:val="00BD694D"/>
    <w:rsid w:val="00C01B91"/>
    <w:rsid w:val="00C5687C"/>
    <w:rsid w:val="00D77BBA"/>
    <w:rsid w:val="00D801B8"/>
    <w:rsid w:val="00D960AD"/>
    <w:rsid w:val="00DA007C"/>
    <w:rsid w:val="00DB4F6F"/>
    <w:rsid w:val="00DB7054"/>
    <w:rsid w:val="00DD6033"/>
    <w:rsid w:val="00DE63E8"/>
    <w:rsid w:val="00DF7AC4"/>
    <w:rsid w:val="00E27817"/>
    <w:rsid w:val="00E526E3"/>
    <w:rsid w:val="00EA7066"/>
    <w:rsid w:val="00EC1ACE"/>
    <w:rsid w:val="00EC42C3"/>
    <w:rsid w:val="00ED009E"/>
    <w:rsid w:val="00ED0501"/>
    <w:rsid w:val="00EE6001"/>
    <w:rsid w:val="00F41B64"/>
    <w:rsid w:val="00F524E1"/>
    <w:rsid w:val="00F650E6"/>
    <w:rsid w:val="00FC63BF"/>
    <w:rsid w:val="00FE6B38"/>
    <w:rsid w:val="00FF2CF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2170DA-8276-4EEC-807C-11BF81CD848C}">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2.xml><?xml version="1.0" encoding="utf-8"?>
<ds:datastoreItem xmlns:ds="http://schemas.openxmlformats.org/officeDocument/2006/customXml" ds:itemID="{61E1F103-F321-48EA-9121-9F77CDB0A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4.xml><?xml version="1.0" encoding="utf-8"?>
<ds:datastoreItem xmlns:ds="http://schemas.openxmlformats.org/officeDocument/2006/customXml" ds:itemID="{BDD7C94F-C3E6-42DF-A4A7-E988D85AD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1760</Words>
  <Characters>11088</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06/2026</vt:lpstr>
    </vt:vector>
  </TitlesOfParts>
  <Company>GIZ GmbH</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06/2026</dc:title>
  <dc:subject/>
  <dc:creator>Francis Broessler</dc:creator>
  <cp:keywords/>
  <dc:description>Eigenerklärung zur Eignung bei Vergaben 
bis zum EU-Schwellenwert – öffentliche Ausschreibung</dc:description>
  <cp:lastModifiedBy>Bronshtein, Julia GIZ</cp:lastModifiedBy>
  <cp:revision>17</cp:revision>
  <cp:lastPrinted>2018-02-16T12:47:00Z</cp:lastPrinted>
  <dcterms:created xsi:type="dcterms:W3CDTF">2026-02-13T16:03:00Z</dcterms:created>
  <dcterms:modified xsi:type="dcterms:W3CDTF">2026-09-02T07:54:00Z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